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F7423" w14:textId="77777777" w:rsidR="00AC1009" w:rsidRDefault="00AC1009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10872C26" w:rsidR="001071BD" w:rsidRDefault="00AC1009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</w:t>
      </w:r>
      <w:bookmarkStart w:id="0" w:name="_GoBack"/>
      <w:bookmarkEnd w:id="0"/>
      <w:r w:rsidR="001071BD" w:rsidRPr="0054706A">
        <w:rPr>
          <w:rFonts w:cs="Arial"/>
        </w:rPr>
        <w:t>tevilka</w:t>
      </w:r>
      <w:r w:rsidR="0054706A" w:rsidRPr="0054706A">
        <w:rPr>
          <w:rFonts w:cs="Arial"/>
        </w:rPr>
        <w:t>:</w:t>
      </w:r>
      <w:r w:rsidR="009A627B">
        <w:rPr>
          <w:rFonts w:cs="Arial"/>
        </w:rPr>
        <w:t xml:space="preserve"> 4301-0007/2022</w:t>
      </w:r>
    </w:p>
    <w:p w14:paraId="55B94929" w14:textId="0792D5A4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9A627B">
        <w:rPr>
          <w:rFonts w:cs="Arial"/>
        </w:rPr>
        <w:t xml:space="preserve"> 2022-131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A627B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1009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E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28CE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00039-EE12-4E85-9305-D8AEC05AE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CFD462-64A8-40E0-AA01-776D51D4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103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5</cp:revision>
  <cp:lastPrinted>2016-06-20T06:30:00Z</cp:lastPrinted>
  <dcterms:created xsi:type="dcterms:W3CDTF">2022-03-25T07:03:00Z</dcterms:created>
  <dcterms:modified xsi:type="dcterms:W3CDTF">2022-03-27T19:19:00Z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